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78CE4" w14:textId="1047A589" w:rsidR="005036AE" w:rsidRDefault="005036AE" w:rsidP="005036AE">
      <w:pPr>
        <w:pStyle w:val="NoSpacing"/>
      </w:pPr>
      <w:r>
        <w:rPr>
          <w:u w:val="single"/>
        </w:rPr>
        <w:t>John PATERNOSTER</w:t>
      </w:r>
      <w:r>
        <w:t xml:space="preserve">       (fl.1428</w:t>
      </w:r>
      <w:r w:rsidR="00CC0C30">
        <w:t>-38</w:t>
      </w:r>
      <w:r>
        <w:t>)</w:t>
      </w:r>
    </w:p>
    <w:p w14:paraId="5B74C2EB" w14:textId="77777777" w:rsidR="005036AE" w:rsidRDefault="005036AE" w:rsidP="005036AE">
      <w:pPr>
        <w:pStyle w:val="NoSpacing"/>
      </w:pPr>
    </w:p>
    <w:p w14:paraId="2966A523" w14:textId="77777777" w:rsidR="005036AE" w:rsidRDefault="005036AE" w:rsidP="005036AE">
      <w:pPr>
        <w:pStyle w:val="NoSpacing"/>
      </w:pPr>
    </w:p>
    <w:p w14:paraId="61D9FB8A" w14:textId="77777777" w:rsidR="005036AE" w:rsidRDefault="005036AE" w:rsidP="005036AE">
      <w:pPr>
        <w:pStyle w:val="NoSpacing"/>
      </w:pPr>
      <w:r>
        <w:t>10 Jun.1428</w:t>
      </w:r>
      <w:r>
        <w:tab/>
        <w:t>He was juror on the inquisition held at Acle, Norfolk, into the lands held</w:t>
      </w:r>
    </w:p>
    <w:p w14:paraId="0293D672" w14:textId="77777777" w:rsidR="005036AE" w:rsidRDefault="005036AE" w:rsidP="005036AE">
      <w:pPr>
        <w:pStyle w:val="NoSpacing"/>
      </w:pPr>
      <w:r>
        <w:tab/>
      </w:r>
      <w:r>
        <w:tab/>
        <w:t>by the late William de la Ville(q.v.).</w:t>
      </w:r>
    </w:p>
    <w:p w14:paraId="7C9689CF" w14:textId="1CFCEDB0" w:rsidR="00C41500" w:rsidRDefault="005036AE" w:rsidP="00C4150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  <w:r w:rsidR="00C41500">
        <w:t xml:space="preserve"> and</w:t>
      </w:r>
      <w:r w:rsidR="00C41500">
        <w:tab/>
      </w:r>
      <w:r w:rsidR="00C41500">
        <w:tab/>
      </w:r>
      <w:r w:rsidR="00C41500">
        <w:tab/>
      </w:r>
      <w:r w:rsidR="00C41500">
        <w:tab/>
      </w:r>
      <w:r w:rsidR="00C41500">
        <w:tab/>
      </w:r>
      <w:r w:rsidR="00C41500">
        <w:tab/>
      </w:r>
      <w:r w:rsidR="00C41500">
        <w:tab/>
      </w:r>
      <w:r w:rsidR="00C41500">
        <w:tab/>
        <w:t xml:space="preserve">(www.inquisitionspostmortem.ac.uk  ref. </w:t>
      </w:r>
      <w:proofErr w:type="spellStart"/>
      <w:r w:rsidR="00C41500">
        <w:t>eCIPM</w:t>
      </w:r>
      <w:proofErr w:type="spellEnd"/>
      <w:r w:rsidR="00C41500">
        <w:t xml:space="preserve"> 23-8)</w:t>
      </w:r>
    </w:p>
    <w:p w14:paraId="15A88082" w14:textId="77777777" w:rsidR="008363B4" w:rsidRDefault="008363B4" w:rsidP="008363B4">
      <w:pPr>
        <w:pStyle w:val="NoSpacing"/>
        <w:rPr>
          <w:lang w:val="en-US"/>
        </w:rPr>
      </w:pPr>
      <w:r>
        <w:rPr>
          <w:lang w:val="en-US"/>
        </w:rPr>
        <w:t>24 Oct.1435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the Shire House,</w:t>
      </w:r>
    </w:p>
    <w:p w14:paraId="7C56A55F" w14:textId="77777777" w:rsidR="008363B4" w:rsidRDefault="008363B4" w:rsidP="008363B4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Norwich, into lands of John FitzAlan, 7</w:t>
      </w:r>
      <w:r w:rsidRPr="009F7EF6">
        <w:rPr>
          <w:vertAlign w:val="superscript"/>
          <w:lang w:val="en-US"/>
        </w:rPr>
        <w:t>th</w:t>
      </w:r>
      <w:r>
        <w:rPr>
          <w:lang w:val="en-US"/>
        </w:rPr>
        <w:t xml:space="preserve"> Earl of Arundel(q.v.).</w:t>
      </w:r>
    </w:p>
    <w:p w14:paraId="2313212A" w14:textId="77777777" w:rsidR="008363B4" w:rsidRDefault="008363B4" w:rsidP="008363B4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 xml:space="preserve">(www.inquisitionspostmortem.ac.uk  ref. </w:t>
      </w:r>
      <w:proofErr w:type="spellStart"/>
      <w:r>
        <w:t>eCIPM</w:t>
      </w:r>
      <w:proofErr w:type="spellEnd"/>
      <w:r>
        <w:t xml:space="preserve"> 24-375)</w:t>
      </w:r>
    </w:p>
    <w:p w14:paraId="444BB2FC" w14:textId="77777777" w:rsidR="00CC0C30" w:rsidRDefault="00CC0C30" w:rsidP="00CC0C30">
      <w:pPr>
        <w:pStyle w:val="NoSpacing"/>
      </w:pPr>
      <w:r>
        <w:t>12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Norwich into lands</w:t>
      </w:r>
    </w:p>
    <w:p w14:paraId="271E58EC" w14:textId="77777777" w:rsidR="00CC0C30" w:rsidRDefault="00CC0C30" w:rsidP="00CC0C30">
      <w:pPr>
        <w:pStyle w:val="NoSpacing"/>
      </w:pPr>
      <w:r>
        <w:tab/>
      </w:r>
      <w:r>
        <w:tab/>
        <w:t>of Constance Holand(q.v.).</w:t>
      </w:r>
    </w:p>
    <w:p w14:paraId="3051919B" w14:textId="33AA47DE" w:rsidR="00CC0C30" w:rsidRDefault="00CC0C30" w:rsidP="008363B4">
      <w:pPr>
        <w:pStyle w:val="NoSpacing"/>
      </w:pPr>
      <w:r>
        <w:tab/>
      </w:r>
      <w:r>
        <w:tab/>
        <w:t xml:space="preserve">( </w:t>
      </w:r>
      <w:hyperlink r:id="rId6" w:history="1">
        <w:r w:rsidRPr="000D0588">
          <w:rPr>
            <w:rStyle w:val="Hyperlink"/>
          </w:rPr>
          <w:t>https://inquisitionspostmortem.ac.uk/view/inquisition/25-109/117</w:t>
        </w:r>
      </w:hyperlink>
      <w:r>
        <w:t xml:space="preserve"> )</w:t>
      </w:r>
    </w:p>
    <w:p w14:paraId="2E372C3A" w14:textId="77777777" w:rsidR="008363B4" w:rsidRDefault="008363B4" w:rsidP="00C41500">
      <w:pPr>
        <w:pStyle w:val="NoSpacing"/>
      </w:pPr>
    </w:p>
    <w:p w14:paraId="56EFF6A9" w14:textId="012963D1" w:rsidR="00C41500" w:rsidRDefault="00C41500" w:rsidP="005036AE">
      <w:pPr>
        <w:pStyle w:val="NoSpacing"/>
      </w:pPr>
    </w:p>
    <w:p w14:paraId="133928FE" w14:textId="5C214073" w:rsidR="008363B4" w:rsidRDefault="008363B4" w:rsidP="005036AE">
      <w:pPr>
        <w:pStyle w:val="NoSpacing"/>
      </w:pPr>
      <w:r>
        <w:t>13 April 2021</w:t>
      </w:r>
    </w:p>
    <w:p w14:paraId="5465B002" w14:textId="2B15E137" w:rsidR="00CC0C30" w:rsidRDefault="00CC0C30" w:rsidP="005036AE">
      <w:pPr>
        <w:pStyle w:val="NoSpacing"/>
      </w:pPr>
      <w:r>
        <w:t xml:space="preserve">  4 December 2023</w:t>
      </w:r>
    </w:p>
    <w:p w14:paraId="4ED6A5AF" w14:textId="77777777" w:rsidR="00CC0C30" w:rsidRPr="005036AE" w:rsidRDefault="00CC0C30" w:rsidP="00210B65">
      <w:pPr>
        <w:pStyle w:val="NoSpacing"/>
      </w:pPr>
    </w:p>
    <w:sectPr w:rsidR="00CC0C30" w:rsidRPr="005036AE" w:rsidSect="0035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E7451" w14:textId="77777777" w:rsidR="005F7406" w:rsidRDefault="005F7406" w:rsidP="00552EBA">
      <w:pPr>
        <w:spacing w:after="0" w:line="240" w:lineRule="auto"/>
      </w:pPr>
      <w:r>
        <w:separator/>
      </w:r>
    </w:p>
  </w:endnote>
  <w:endnote w:type="continuationSeparator" w:id="0">
    <w:p w14:paraId="106F77B4" w14:textId="77777777" w:rsidR="005F7406" w:rsidRDefault="005F740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30A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431B" w14:textId="51E55DEA"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r w:rsidR="00C41500">
      <w:fldChar w:fldCharType="begin"/>
    </w:r>
    <w:r w:rsidR="00C41500">
      <w:instrText xml:space="preserve"> DATE \@ "dd MMMM yyyy" </w:instrText>
    </w:r>
    <w:r w:rsidR="00C41500">
      <w:fldChar w:fldCharType="separate"/>
    </w:r>
    <w:r w:rsidR="00D35DE6">
      <w:rPr>
        <w:noProof/>
      </w:rPr>
      <w:t>28 January 2026</w:t>
    </w:r>
    <w:r w:rsidR="00C41500">
      <w:rPr>
        <w:noProof/>
      </w:rPr>
      <w:fldChar w:fldCharType="end"/>
    </w:r>
  </w:p>
  <w:p w14:paraId="4A8F56F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46E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AD98C" w14:textId="77777777" w:rsidR="005F7406" w:rsidRDefault="005F7406" w:rsidP="00552EBA">
      <w:pPr>
        <w:spacing w:after="0" w:line="240" w:lineRule="auto"/>
      </w:pPr>
      <w:r>
        <w:separator/>
      </w:r>
    </w:p>
  </w:footnote>
  <w:footnote w:type="continuationSeparator" w:id="0">
    <w:p w14:paraId="5318FF5A" w14:textId="77777777" w:rsidR="005F7406" w:rsidRDefault="005F740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4E4C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C0805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A89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500"/>
    <w:rsid w:val="00175804"/>
    <w:rsid w:val="00210B65"/>
    <w:rsid w:val="00352F3A"/>
    <w:rsid w:val="005036AE"/>
    <w:rsid w:val="00552EBA"/>
    <w:rsid w:val="005B5981"/>
    <w:rsid w:val="005F7406"/>
    <w:rsid w:val="007551EB"/>
    <w:rsid w:val="008363B4"/>
    <w:rsid w:val="00C33865"/>
    <w:rsid w:val="00C41500"/>
    <w:rsid w:val="00CC0C30"/>
    <w:rsid w:val="00D35DE6"/>
    <w:rsid w:val="00D45842"/>
    <w:rsid w:val="00FC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CEB98"/>
  <w15:docId w15:val="{0E3E3F50-F5FB-49AF-80FC-591704593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C0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110</Words>
  <Characters>658</Characters>
  <Application>Microsoft Office Word</Application>
  <DocSecurity>0</DocSecurity>
  <Lines>20</Lines>
  <Paragraphs>16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5</cp:revision>
  <dcterms:created xsi:type="dcterms:W3CDTF">2011-11-28T17:53:00Z</dcterms:created>
  <dcterms:modified xsi:type="dcterms:W3CDTF">2026-01-28T14:51:00Z</dcterms:modified>
</cp:coreProperties>
</file>